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7121"/>
        <w:gridCol w:w="1369"/>
      </w:tblGrid>
      <w:tr w:rsidR="00E31284" w:rsidRPr="003B0497" w14:paraId="13C26C93" w14:textId="77777777" w:rsidTr="00B427A7">
        <w:tc>
          <w:tcPr>
            <w:tcW w:w="9918" w:type="dxa"/>
            <w:gridSpan w:val="3"/>
          </w:tcPr>
          <w:p w14:paraId="50F38176" w14:textId="77777777" w:rsidR="00E31284" w:rsidRPr="003B0497" w:rsidRDefault="00E31284" w:rsidP="00B427A7">
            <w:pPr>
              <w:jc w:val="right"/>
              <w:rPr>
                <w:rFonts w:ascii="Arial Narrow" w:hAnsi="Arial Narrow" w:cs="Arial"/>
                <w:b/>
              </w:rPr>
            </w:pPr>
            <w:r w:rsidRPr="003B0497">
              <w:rPr>
                <w:rFonts w:ascii="Arial Narrow" w:hAnsi="Arial Narrow" w:cs="Arial"/>
                <w:b/>
              </w:rPr>
              <w:t>Obrazec št. 4</w:t>
            </w:r>
          </w:p>
          <w:p w14:paraId="28BA725F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caps/>
                <w:sz w:val="20"/>
                <w:szCs w:val="20"/>
              </w:rPr>
              <w:t>PODATKI O PODIZVAJALCU, ZAHTEVA IN  SOGLASJE PODIZVAJALCA ZA NEPOSREDNO PLAČILO</w:t>
            </w:r>
          </w:p>
        </w:tc>
      </w:tr>
      <w:tr w:rsidR="00E31284" w:rsidRPr="003B0497" w14:paraId="48BB57D4" w14:textId="77777777" w:rsidTr="00B4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369" w:type="dxa"/>
        </w:trPr>
        <w:tc>
          <w:tcPr>
            <w:tcW w:w="1428" w:type="dxa"/>
          </w:tcPr>
          <w:p w14:paraId="24CBF083" w14:textId="77777777" w:rsidR="00E31284" w:rsidRPr="003B0497" w:rsidRDefault="00E31284" w:rsidP="00B427A7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 w:rsidRPr="003B0497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</w:tcPr>
          <w:p w14:paraId="3ED69267" w14:textId="77777777" w:rsidR="00E31284" w:rsidRPr="003B0497" w:rsidRDefault="00E31284" w:rsidP="00B427A7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</w:pPr>
            <w:r w:rsidRPr="003B0497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 w:rsidRPr="003B0497">
              <w:rPr>
                <w:rFonts w:ascii="Arial Narrow" w:hAnsi="Arial Narrow" w:cs="Arial"/>
                <w:smallCaps/>
                <w:sz w:val="22"/>
                <w:szCs w:val="22"/>
              </w:rPr>
              <w:t xml:space="preserve">v </w:t>
            </w:r>
            <w:proofErr w:type="spellStart"/>
            <w:r w:rsidRPr="003B0497">
              <w:rPr>
                <w:rFonts w:ascii="Arial Narrow" w:hAnsi="Arial Narrow" w:cs="Arial"/>
                <w:smallCaps/>
                <w:sz w:val="22"/>
                <w:szCs w:val="22"/>
              </w:rPr>
              <w:t>pdf</w:t>
            </w:r>
            <w:proofErr w:type="spellEnd"/>
            <w:r w:rsidRPr="003B0497">
              <w:rPr>
                <w:rFonts w:ascii="Arial Narrow" w:hAnsi="Arial Narrow" w:cs="Arial"/>
                <w:smallCaps/>
                <w:sz w:val="22"/>
                <w:szCs w:val="22"/>
              </w:rPr>
              <w:t xml:space="preserve"> obliki</w:t>
            </w:r>
            <w:r w:rsidRPr="003B0497"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  <w:t xml:space="preserve">. </w:t>
            </w:r>
            <w:r w:rsidRPr="002E1C1E">
              <w:rPr>
                <w:rFonts w:ascii="Arial Narrow" w:hAnsi="Arial Narrow" w:cs="Arial"/>
                <w:smallCaps/>
                <w:sz w:val="20"/>
                <w:szCs w:val="20"/>
                <w:lang w:val="sl-SI"/>
              </w:rPr>
              <w:t>PO POTREBI SE OBRAZEC KOPIRA IN PREDLOŽI V VEČ IZVODIH</w:t>
            </w:r>
            <w:r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  <w:t xml:space="preserve"> (</w:t>
            </w:r>
            <w:bookmarkStart w:id="0" w:name="_GoBack"/>
            <w:r w:rsidRPr="00E31284">
              <w:rPr>
                <w:rFonts w:ascii="Arial Narrow" w:hAnsi="Arial Narrow" w:cs="Arial"/>
                <w:smallCaps/>
                <w:color w:val="FF0000"/>
                <w:sz w:val="22"/>
                <w:szCs w:val="22"/>
                <w:lang w:val="sl-SI"/>
              </w:rPr>
              <w:t>če ponudnik ne nastopa s podizvajalcem obrazca ne prilaga ponudbi)</w:t>
            </w:r>
            <w:bookmarkEnd w:id="0"/>
          </w:p>
        </w:tc>
      </w:tr>
    </w:tbl>
    <w:p w14:paraId="562534C2" w14:textId="77777777" w:rsidR="00E31284" w:rsidRPr="003B0497" w:rsidRDefault="00E31284" w:rsidP="00E31284">
      <w:pPr>
        <w:rPr>
          <w:rFonts w:ascii="Arial Narrow" w:hAnsi="Arial Narrow"/>
          <w:b/>
        </w:rPr>
      </w:pPr>
    </w:p>
    <w:p w14:paraId="6C65E106" w14:textId="77777777" w:rsidR="00E31284" w:rsidRPr="003B0497" w:rsidRDefault="00E31284" w:rsidP="00E31284">
      <w:pPr>
        <w:jc w:val="both"/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1B768843" w14:textId="77777777" w:rsidR="00E31284" w:rsidRPr="003B0497" w:rsidRDefault="00E31284" w:rsidP="00E31284">
      <w:pPr>
        <w:jc w:val="both"/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2D56272A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</w:p>
    <w:p w14:paraId="5D295245" w14:textId="77777777" w:rsidR="00E31284" w:rsidRPr="003B0497" w:rsidRDefault="00E31284" w:rsidP="00E31284">
      <w:pPr>
        <w:jc w:val="both"/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>1. Podatki o podizvajalcu: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650"/>
      </w:tblGrid>
      <w:tr w:rsidR="00E31284" w:rsidRPr="003B0497" w14:paraId="762127CE" w14:textId="77777777" w:rsidTr="00B427A7">
        <w:tc>
          <w:tcPr>
            <w:tcW w:w="2268" w:type="dxa"/>
          </w:tcPr>
          <w:p w14:paraId="1545FD02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14:paraId="3907E455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7650" w:type="dxa"/>
          </w:tcPr>
          <w:p w14:paraId="7ECF69F7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4C54ED2C" w14:textId="77777777" w:rsidTr="00B427A7">
        <w:tc>
          <w:tcPr>
            <w:tcW w:w="2268" w:type="dxa"/>
          </w:tcPr>
          <w:p w14:paraId="71010C6F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3B0497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7650" w:type="dxa"/>
          </w:tcPr>
          <w:p w14:paraId="5046EF3E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6DE9224F" w14:textId="77777777" w:rsidTr="00B427A7">
        <w:tc>
          <w:tcPr>
            <w:tcW w:w="2268" w:type="dxa"/>
          </w:tcPr>
          <w:p w14:paraId="711B8E0B" w14:textId="77777777" w:rsidR="00E31284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3B0497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</w:p>
          <w:p w14:paraId="49252CC3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3B0497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e-naslov):</w:t>
            </w:r>
          </w:p>
        </w:tc>
        <w:tc>
          <w:tcPr>
            <w:tcW w:w="7650" w:type="dxa"/>
          </w:tcPr>
          <w:p w14:paraId="32331CEB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0F0E04BC" w14:textId="77777777" w:rsidTr="00B427A7">
        <w:tc>
          <w:tcPr>
            <w:tcW w:w="2268" w:type="dxa"/>
          </w:tcPr>
          <w:p w14:paraId="23D620B8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7650" w:type="dxa"/>
          </w:tcPr>
          <w:p w14:paraId="68B1FB99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2AEB4271" w14:textId="77777777" w:rsidTr="00B427A7">
        <w:tc>
          <w:tcPr>
            <w:tcW w:w="2268" w:type="dxa"/>
          </w:tcPr>
          <w:p w14:paraId="27D86635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7650" w:type="dxa"/>
          </w:tcPr>
          <w:p w14:paraId="33D5C4CA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66FF364B" w14:textId="77777777" w:rsidTr="00B427A7">
        <w:tc>
          <w:tcPr>
            <w:tcW w:w="2268" w:type="dxa"/>
          </w:tcPr>
          <w:p w14:paraId="1E60A05A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7650" w:type="dxa"/>
          </w:tcPr>
          <w:p w14:paraId="7BF4521E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06E15638" w14:textId="77777777" w:rsidTr="00B427A7">
        <w:tc>
          <w:tcPr>
            <w:tcW w:w="2268" w:type="dxa"/>
          </w:tcPr>
          <w:p w14:paraId="67D2BC93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7650" w:type="dxa"/>
          </w:tcPr>
          <w:p w14:paraId="1A9951BC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2B4FE504" w14:textId="77777777" w:rsidTr="00B427A7">
        <w:tc>
          <w:tcPr>
            <w:tcW w:w="2268" w:type="dxa"/>
          </w:tcPr>
          <w:p w14:paraId="0DB5494F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7650" w:type="dxa"/>
          </w:tcPr>
          <w:p w14:paraId="7ECA208E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1053E638" w14:textId="77777777" w:rsidTr="00B427A7">
        <w:tc>
          <w:tcPr>
            <w:tcW w:w="2268" w:type="dxa"/>
          </w:tcPr>
          <w:p w14:paraId="3311A6FE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GOSPODARSKI SUBJEKT SODI MED MSP, KOT JE OPREDELJENO V PRIPOROČILU KOMISIJE 2003/361/ES (OBKROŽITI/PODČRTATI)</w:t>
            </w:r>
          </w:p>
        </w:tc>
        <w:tc>
          <w:tcPr>
            <w:tcW w:w="7650" w:type="dxa"/>
          </w:tcPr>
          <w:p w14:paraId="47401E43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1D5CED4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26C505E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</w:tbl>
    <w:p w14:paraId="7DB3A211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</w:p>
    <w:p w14:paraId="6F5D5370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 xml:space="preserve">2. Del javnega naročila, ki se oddaja v </w:t>
      </w:r>
      <w:proofErr w:type="spellStart"/>
      <w:r w:rsidRPr="003B0497">
        <w:rPr>
          <w:rFonts w:ascii="Arial Narrow" w:hAnsi="Arial Narrow" w:cs="Arial"/>
          <w:b/>
          <w:sz w:val="20"/>
          <w:szCs w:val="20"/>
        </w:rPr>
        <w:t>podizvajanje</w:t>
      </w:r>
      <w:proofErr w:type="spellEnd"/>
      <w:r w:rsidRPr="003B0497">
        <w:rPr>
          <w:rFonts w:ascii="Arial Narrow" w:hAnsi="Arial Narrow" w:cs="Arial"/>
          <w:b/>
          <w:sz w:val="20"/>
          <w:szCs w:val="20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650"/>
      </w:tblGrid>
      <w:tr w:rsidR="00E31284" w:rsidRPr="003B0497" w14:paraId="1A0E8389" w14:textId="77777777" w:rsidTr="00B427A7">
        <w:tc>
          <w:tcPr>
            <w:tcW w:w="2268" w:type="dxa"/>
          </w:tcPr>
          <w:p w14:paraId="6A56E1A7" w14:textId="77777777" w:rsidR="00E31284" w:rsidRPr="003B0497" w:rsidRDefault="00E31284" w:rsidP="00B427A7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7650" w:type="dxa"/>
          </w:tcPr>
          <w:p w14:paraId="221BA826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63B6AA3A" w14:textId="77777777" w:rsidTr="00B427A7">
        <w:tc>
          <w:tcPr>
            <w:tcW w:w="2268" w:type="dxa"/>
          </w:tcPr>
          <w:p w14:paraId="39D8EE6B" w14:textId="77777777" w:rsidR="00E31284" w:rsidRPr="003B0497" w:rsidRDefault="00E31284" w:rsidP="00B427A7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7650" w:type="dxa"/>
          </w:tcPr>
          <w:p w14:paraId="523F5BEE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61812239" w14:textId="77777777" w:rsidTr="00B427A7">
        <w:tc>
          <w:tcPr>
            <w:tcW w:w="2268" w:type="dxa"/>
          </w:tcPr>
          <w:p w14:paraId="71AD5B11" w14:textId="77777777" w:rsidR="00E31284" w:rsidRPr="003B0497" w:rsidRDefault="00E31284" w:rsidP="00B427A7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7650" w:type="dxa"/>
          </w:tcPr>
          <w:p w14:paraId="228B9FE0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4570FA3B" w14:textId="77777777" w:rsidTr="00B427A7">
        <w:tc>
          <w:tcPr>
            <w:tcW w:w="2268" w:type="dxa"/>
          </w:tcPr>
          <w:p w14:paraId="320ADA58" w14:textId="77777777" w:rsidR="00E31284" w:rsidRPr="003B0497" w:rsidRDefault="00E31284" w:rsidP="00B427A7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7650" w:type="dxa"/>
          </w:tcPr>
          <w:p w14:paraId="6567428D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31284" w:rsidRPr="003B0497" w14:paraId="109822E8" w14:textId="77777777" w:rsidTr="00B427A7">
        <w:tc>
          <w:tcPr>
            <w:tcW w:w="2268" w:type="dxa"/>
          </w:tcPr>
          <w:p w14:paraId="1A3C8F90" w14:textId="77777777" w:rsidR="00E31284" w:rsidRPr="003B0497" w:rsidRDefault="00E31284" w:rsidP="00B427A7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3B0497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7650" w:type="dxa"/>
          </w:tcPr>
          <w:p w14:paraId="205C50E5" w14:textId="77777777" w:rsidR="00E31284" w:rsidRPr="003B0497" w:rsidRDefault="00E31284" w:rsidP="00B427A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77FDD39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</w:p>
    <w:p w14:paraId="3F569D5D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sz w:val="20"/>
          <w:szCs w:val="20"/>
        </w:rPr>
        <w:t>Datum: _________________                                         ____________________________________________</w:t>
      </w:r>
    </w:p>
    <w:p w14:paraId="78DFC176" w14:textId="77777777" w:rsidR="00E31284" w:rsidRPr="003B0497" w:rsidRDefault="00E31284" w:rsidP="00E3128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sz w:val="20"/>
          <w:szCs w:val="20"/>
        </w:rPr>
        <w:t xml:space="preserve">                                                 žig in podpis zakonitega zastopnika ponudnika/glavnega izvajalca </w:t>
      </w:r>
    </w:p>
    <w:p w14:paraId="3B0DD36A" w14:textId="77777777" w:rsidR="00E31284" w:rsidRPr="003B0497" w:rsidRDefault="00E31284" w:rsidP="00E31284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3B0497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1C74539D" w14:textId="77777777" w:rsidR="00E31284" w:rsidRPr="003B0497" w:rsidRDefault="00E31284" w:rsidP="00E31284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35B87A2A" w14:textId="77777777" w:rsidR="00E31284" w:rsidRPr="003B0497" w:rsidRDefault="00E31284" w:rsidP="00E31284">
      <w:pPr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13365B8" w14:textId="77777777" w:rsidR="00E31284" w:rsidRPr="003B0497" w:rsidRDefault="00E31284" w:rsidP="00E31284">
      <w:pPr>
        <w:rPr>
          <w:rFonts w:ascii="Arial Narrow" w:hAnsi="Arial Narrow" w:cs="Arial"/>
          <w:sz w:val="20"/>
          <w:szCs w:val="20"/>
        </w:rPr>
      </w:pPr>
    </w:p>
    <w:p w14:paraId="2BD1E9C2" w14:textId="77777777" w:rsidR="00E31284" w:rsidRPr="003B0497" w:rsidRDefault="00E31284" w:rsidP="00E31284">
      <w:pPr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2F018DDF" w14:textId="77777777" w:rsidR="00E31284" w:rsidRPr="003B0497" w:rsidRDefault="00E31284" w:rsidP="00E31284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9AC738C" w14:textId="77777777" w:rsidR="00E31284" w:rsidRPr="003B0497" w:rsidRDefault="00E31284" w:rsidP="00E31284">
      <w:pPr>
        <w:jc w:val="center"/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>I Z J A V L J A M,</w:t>
      </w:r>
    </w:p>
    <w:p w14:paraId="17D9A7A7" w14:textId="77777777" w:rsidR="00E31284" w:rsidRPr="003B0497" w:rsidRDefault="00E31284" w:rsidP="00E31284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14016F1D" w14:textId="77777777" w:rsidR="00E31284" w:rsidRPr="003B0497" w:rsidRDefault="00E31284" w:rsidP="00E31284">
      <w:pPr>
        <w:jc w:val="both"/>
        <w:rPr>
          <w:rFonts w:ascii="Arial Narrow" w:hAnsi="Arial Narrow" w:cs="Arial"/>
          <w:b/>
          <w:sz w:val="20"/>
          <w:szCs w:val="20"/>
        </w:rPr>
      </w:pPr>
      <w:r w:rsidRPr="003B0497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16105CEA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</w:p>
    <w:p w14:paraId="0CC94B63" w14:textId="77777777" w:rsidR="00E31284" w:rsidRPr="003B0497" w:rsidRDefault="00E31284" w:rsidP="00E31284">
      <w:pPr>
        <w:jc w:val="both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sz w:val="20"/>
          <w:szCs w:val="20"/>
        </w:rPr>
        <w:t>Datum: __________</w:t>
      </w:r>
    </w:p>
    <w:p w14:paraId="215DC84B" w14:textId="77777777" w:rsidR="00E31284" w:rsidRPr="003B0497" w:rsidRDefault="00E31284" w:rsidP="00E31284">
      <w:pPr>
        <w:jc w:val="right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25D9A8FC" w14:textId="77777777" w:rsidR="00E31284" w:rsidRPr="003B0497" w:rsidRDefault="00E31284" w:rsidP="00E3128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2A3486D1" w14:textId="77777777" w:rsidR="00E31284" w:rsidRPr="003B0497" w:rsidRDefault="00E31284" w:rsidP="00E3128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3B0497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</w:t>
      </w:r>
      <w:r>
        <w:rPr>
          <w:rFonts w:ascii="Arial Narrow" w:hAnsi="Arial Narrow" w:cs="Arial"/>
          <w:sz w:val="20"/>
          <w:szCs w:val="20"/>
        </w:rPr>
        <w:t>ca</w:t>
      </w:r>
    </w:p>
    <w:p w14:paraId="4DA8AA3B" w14:textId="43BD51AF" w:rsidR="005E580A" w:rsidRPr="00E31284" w:rsidRDefault="005E580A" w:rsidP="00E31284"/>
    <w:sectPr w:rsidR="005E580A" w:rsidRPr="00E31284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20A5F" w14:textId="77777777" w:rsidR="00DC38B6" w:rsidRDefault="00DC38B6">
      <w:r>
        <w:separator/>
      </w:r>
    </w:p>
  </w:endnote>
  <w:endnote w:type="continuationSeparator" w:id="0">
    <w:p w14:paraId="0A4E16BD" w14:textId="77777777" w:rsidR="00DC38B6" w:rsidRDefault="00DC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61CCA" w14:textId="77777777" w:rsidR="00DC38B6" w:rsidRDefault="00DC38B6">
      <w:r>
        <w:separator/>
      </w:r>
    </w:p>
  </w:footnote>
  <w:footnote w:type="continuationSeparator" w:id="0">
    <w:p w14:paraId="1CD9D36B" w14:textId="77777777" w:rsidR="00DC38B6" w:rsidRDefault="00DC3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1290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26C2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6FD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3B85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45815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8763D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38B6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1284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21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D520-016A-4819-9045-DDADDC80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2084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7</cp:revision>
  <cp:lastPrinted>2022-09-01T11:23:00Z</cp:lastPrinted>
  <dcterms:created xsi:type="dcterms:W3CDTF">2022-09-02T09:45:00Z</dcterms:created>
  <dcterms:modified xsi:type="dcterms:W3CDTF">2022-11-11T11:47:00Z</dcterms:modified>
</cp:coreProperties>
</file>